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6C428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Owen KYDWELLY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0EC02C98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7D7B72A5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03EA2353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Geoffrey Kydwelly(d.1484)(q.v.).    (Logge vol.I pp.296-8)</w:t>
      </w:r>
    </w:p>
    <w:p w14:paraId="4859D289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38EEB221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38346618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>Geoffrey bequeathed him £100.   (ibid.)</w:t>
      </w:r>
    </w:p>
    <w:p w14:paraId="3FAB8B37" w14:textId="41D5948F" w:rsidR="001C5DE2" w:rsidRDefault="001C5DE2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</w:t>
      </w:r>
      <w:r>
        <w:rPr>
          <w:rFonts w:ascii="Times New Roman" w:hAnsi="Times New Roman" w:cs="Times New Roman"/>
          <w:sz w:val="24"/>
          <w:szCs w:val="24"/>
        </w:rPr>
        <w:tab/>
        <w:t>Geoffrey died, and he inherited his lands etc.</w:t>
      </w:r>
    </w:p>
    <w:p w14:paraId="2D24FCDF" w14:textId="77777777" w:rsidR="001C5DE2" w:rsidRDefault="001C5DE2" w:rsidP="001C5DE2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5979E668" w14:textId="4CF4A852" w:rsidR="001C5DE2" w:rsidRDefault="001C5DE2" w:rsidP="001C5DE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p.</w:t>
      </w:r>
      <w:r>
        <w:rPr>
          <w:rFonts w:ascii="Times New Roman" w:eastAsia="Times New Roman" w:hAnsi="Times New Roman" w:cs="Times New Roman"/>
          <w:sz w:val="24"/>
          <w:szCs w:val="24"/>
        </w:rPr>
        <w:t>96)</w:t>
      </w:r>
    </w:p>
    <w:p w14:paraId="4D3D72D8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496BB74A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</w:p>
    <w:p w14:paraId="44635E29" w14:textId="77777777" w:rsidR="00370620" w:rsidRDefault="00370620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14B948B1" w14:textId="5E31488F" w:rsidR="001C5DE2" w:rsidRDefault="001C5DE2" w:rsidP="00370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2023</w:t>
      </w:r>
    </w:p>
    <w:p w14:paraId="16DFC1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C5E0" w14:textId="77777777" w:rsidR="00370620" w:rsidRDefault="00370620" w:rsidP="009139A6">
      <w:r>
        <w:separator/>
      </w:r>
    </w:p>
  </w:endnote>
  <w:endnote w:type="continuationSeparator" w:id="0">
    <w:p w14:paraId="2CDA416B" w14:textId="77777777" w:rsidR="00370620" w:rsidRDefault="003706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F5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89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71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ADB26" w14:textId="77777777" w:rsidR="00370620" w:rsidRDefault="00370620" w:rsidP="009139A6">
      <w:r>
        <w:separator/>
      </w:r>
    </w:p>
  </w:footnote>
  <w:footnote w:type="continuationSeparator" w:id="0">
    <w:p w14:paraId="62CE3CB9" w14:textId="77777777" w:rsidR="00370620" w:rsidRDefault="003706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A5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87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B1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620"/>
    <w:rsid w:val="000666E0"/>
    <w:rsid w:val="001C5DE2"/>
    <w:rsid w:val="002510B7"/>
    <w:rsid w:val="0037062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535E"/>
  <w15:chartTrackingRefBased/>
  <w15:docId w15:val="{F813387C-6CFB-4D16-ACCA-28D74B63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62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2021-09-21T09:44:00Z</dcterms:created>
  <dcterms:modified xsi:type="dcterms:W3CDTF">2023-07-16T17:58:00Z</dcterms:modified>
</cp:coreProperties>
</file>